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916B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GRIFFITH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4EF6081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4E561C44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88729A7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455DA69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7CA8D9D0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4B90170" w14:textId="77777777" w:rsidR="00351D9F" w:rsidRDefault="00351D9F" w:rsidP="00351D9F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8790FB5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75C93DB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A11134" w14:textId="77777777" w:rsidR="00351D9F" w:rsidRDefault="00351D9F" w:rsidP="00351D9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September 2022</w:t>
      </w:r>
    </w:p>
    <w:p w14:paraId="078A1D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5BC5" w14:textId="77777777" w:rsidR="00351D9F" w:rsidRDefault="00351D9F" w:rsidP="009139A6">
      <w:r>
        <w:separator/>
      </w:r>
    </w:p>
  </w:endnote>
  <w:endnote w:type="continuationSeparator" w:id="0">
    <w:p w14:paraId="00883550" w14:textId="77777777" w:rsidR="00351D9F" w:rsidRDefault="00351D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08A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00D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2C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C2A8" w14:textId="77777777" w:rsidR="00351D9F" w:rsidRDefault="00351D9F" w:rsidP="009139A6">
      <w:r>
        <w:separator/>
      </w:r>
    </w:p>
  </w:footnote>
  <w:footnote w:type="continuationSeparator" w:id="0">
    <w:p w14:paraId="7E369023" w14:textId="77777777" w:rsidR="00351D9F" w:rsidRDefault="00351D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98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60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C93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9F"/>
    <w:rsid w:val="000666E0"/>
    <w:rsid w:val="002510B7"/>
    <w:rsid w:val="00351D9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3F578"/>
  <w15:chartTrackingRefBased/>
  <w15:docId w15:val="{B2F59320-B437-41EE-9F00-BE12CF5D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D9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2022-09-29T19:17:00Z</dcterms:created>
  <dcterms:modified xsi:type="dcterms:W3CDTF">2022-09-29T19:18:00Z</dcterms:modified>
</cp:coreProperties>
</file>